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85" w:rsidRDefault="00B42485">
      <w:pPr>
        <w:widowControl/>
        <w:rPr>
          <w:sz w:val="28"/>
          <w:szCs w:val="28"/>
        </w:rPr>
      </w:pPr>
    </w:p>
    <w:p w:rsidR="00EF3AA2" w:rsidRDefault="00EF3AA2">
      <w:pPr>
        <w:widowControl/>
        <w:rPr>
          <w:sz w:val="28"/>
          <w:szCs w:val="28"/>
        </w:rPr>
      </w:pPr>
    </w:p>
    <w:p w:rsidR="00EF3AA2" w:rsidRDefault="00EF3AA2">
      <w:pPr>
        <w:widowControl/>
        <w:rPr>
          <w:sz w:val="28"/>
          <w:szCs w:val="28"/>
        </w:rPr>
      </w:pPr>
    </w:p>
    <w:p w:rsidR="00EF3AA2" w:rsidRPr="00046E4D" w:rsidRDefault="00EF3AA2">
      <w:pPr>
        <w:widowControl/>
        <w:rPr>
          <w:sz w:val="28"/>
          <w:szCs w:val="28"/>
        </w:rPr>
      </w:pPr>
    </w:p>
    <w:tbl>
      <w:tblPr>
        <w:tblW w:w="9639" w:type="dxa"/>
        <w:tblLayout w:type="fixed"/>
        <w:tblLook w:val="01E0"/>
      </w:tblPr>
      <w:tblGrid>
        <w:gridCol w:w="4219"/>
        <w:gridCol w:w="2126"/>
        <w:gridCol w:w="3294"/>
      </w:tblGrid>
      <w:tr w:rsidR="00E70B35" w:rsidRPr="00737E90" w:rsidTr="00CD3D8F">
        <w:trPr>
          <w:trHeight w:val="284"/>
        </w:trPr>
        <w:tc>
          <w:tcPr>
            <w:tcW w:w="4219" w:type="dxa"/>
            <w:vMerge w:val="restart"/>
          </w:tcPr>
          <w:p w:rsidR="00E70B35" w:rsidRPr="00737E90" w:rsidRDefault="00E70B35" w:rsidP="00351A43">
            <w:pPr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0B35" w:rsidRPr="00737E90" w:rsidRDefault="00E70B35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3294" w:type="dxa"/>
            <w:shd w:val="clear" w:color="auto" w:fill="auto"/>
          </w:tcPr>
          <w:p w:rsidR="00E70B35" w:rsidRPr="00737E90" w:rsidRDefault="00E70B35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 w:rsidTr="00CD3D8F">
        <w:trPr>
          <w:trHeight w:val="284"/>
        </w:trPr>
        <w:tc>
          <w:tcPr>
            <w:tcW w:w="4219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3294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 w:rsidTr="00CD3D8F">
        <w:trPr>
          <w:trHeight w:val="284"/>
        </w:trPr>
        <w:tc>
          <w:tcPr>
            <w:tcW w:w="4219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3294" w:type="dxa"/>
            <w:shd w:val="clear" w:color="auto" w:fill="auto"/>
          </w:tcPr>
          <w:p w:rsidR="00CE5761" w:rsidRPr="00737E90" w:rsidRDefault="00CE5761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 w:rsidTr="00CD3D8F">
        <w:trPr>
          <w:trHeight w:val="284"/>
        </w:trPr>
        <w:tc>
          <w:tcPr>
            <w:tcW w:w="4219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C77842" w:rsidRPr="00737E90" w:rsidRDefault="00A9793C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Phone</w:t>
            </w:r>
            <w:r w:rsidR="00C77842" w:rsidRPr="00737E90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294" w:type="dxa"/>
            <w:shd w:val="clear" w:color="auto" w:fill="auto"/>
          </w:tcPr>
          <w:p w:rsidR="00C77842" w:rsidRPr="00D64F94" w:rsidRDefault="00C77842" w:rsidP="007B0045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 w:rsidTr="00CD3D8F">
        <w:trPr>
          <w:trHeight w:val="641"/>
        </w:trPr>
        <w:tc>
          <w:tcPr>
            <w:tcW w:w="4219" w:type="dxa"/>
            <w:vMerge/>
            <w:tcBorders>
              <w:bottom w:val="nil"/>
            </w:tcBorders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3294" w:type="dxa"/>
            <w:tcBorders>
              <w:bottom w:val="nil"/>
            </w:tcBorders>
            <w:shd w:val="clear" w:color="auto" w:fill="auto"/>
          </w:tcPr>
          <w:p w:rsidR="00C77842" w:rsidRPr="00737E90" w:rsidRDefault="00C77842" w:rsidP="00737E90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65315" w:rsidRDefault="00C65315" w:rsidP="00A51446">
      <w:pPr>
        <w:widowControl/>
        <w:spacing w:before="280"/>
      </w:pPr>
    </w:p>
    <w:p w:rsidR="00C65315" w:rsidRDefault="00C65315" w:rsidP="00A51446">
      <w:pPr>
        <w:widowControl/>
        <w:spacing w:before="280"/>
      </w:pPr>
    </w:p>
    <w:p w:rsidR="00B0435E" w:rsidRDefault="00B0435E" w:rsidP="00A51446">
      <w:pPr>
        <w:widowControl/>
        <w:spacing w:before="280"/>
      </w:pPr>
      <w:r w:rsidRPr="00457D8E">
        <w:t xml:space="preserve">Dear </w:t>
      </w:r>
      <w:r w:rsidR="00EF3AA2">
        <w:t>Title Surname</w:t>
      </w:r>
    </w:p>
    <w:p w:rsidR="00CE5761" w:rsidRPr="00CE5761" w:rsidRDefault="00CE5761" w:rsidP="00CE5761">
      <w:pPr>
        <w:jc w:val="both"/>
        <w:rPr>
          <w:szCs w:val="22"/>
        </w:rPr>
      </w:pPr>
    </w:p>
    <w:p w:rsidR="00846F42" w:rsidRDefault="004D681A" w:rsidP="007F3E23">
      <w:pPr>
        <w:rPr>
          <w:b/>
          <w:szCs w:val="22"/>
        </w:rPr>
      </w:pPr>
      <w:r>
        <w:rPr>
          <w:rFonts w:cs="Arial"/>
          <w:b/>
          <w:szCs w:val="22"/>
        </w:rPr>
        <w:t>European Union</w:t>
      </w:r>
      <w:r w:rsidR="00EB71F5">
        <w:rPr>
          <w:rFonts w:cs="Arial"/>
          <w:b/>
          <w:szCs w:val="22"/>
        </w:rPr>
        <w:t xml:space="preserve"> </w:t>
      </w:r>
      <w:r w:rsidR="007F3E23" w:rsidRPr="00F4084F">
        <w:rPr>
          <w:rFonts w:cs="Arial"/>
          <w:b/>
          <w:szCs w:val="22"/>
        </w:rPr>
        <w:t>Referendum</w:t>
      </w:r>
      <w:r w:rsidR="00EB71F5">
        <w:rPr>
          <w:rFonts w:cs="Arial"/>
          <w:b/>
          <w:szCs w:val="22"/>
        </w:rPr>
        <w:t xml:space="preserve"> </w:t>
      </w:r>
      <w:r w:rsidR="00874D06">
        <w:rPr>
          <w:b/>
          <w:szCs w:val="22"/>
        </w:rPr>
        <w:t>–</w:t>
      </w:r>
      <w:r w:rsidR="00593D01">
        <w:rPr>
          <w:b/>
          <w:szCs w:val="22"/>
        </w:rPr>
        <w:t xml:space="preserve"> </w:t>
      </w:r>
      <w:r w:rsidR="003F720E">
        <w:rPr>
          <w:b/>
          <w:szCs w:val="22"/>
        </w:rPr>
        <w:t>Thursday 23 June</w:t>
      </w:r>
      <w:r>
        <w:rPr>
          <w:b/>
          <w:szCs w:val="22"/>
        </w:rPr>
        <w:t xml:space="preserve"> </w:t>
      </w:r>
      <w:r w:rsidR="00846F42">
        <w:rPr>
          <w:b/>
          <w:szCs w:val="22"/>
        </w:rPr>
        <w:t>201</w:t>
      </w:r>
      <w:r>
        <w:rPr>
          <w:b/>
          <w:szCs w:val="22"/>
        </w:rPr>
        <w:t>6</w:t>
      </w:r>
    </w:p>
    <w:p w:rsidR="00E47B3B" w:rsidRPr="007F3E23" w:rsidRDefault="007A455C" w:rsidP="007F3E23">
      <w:pPr>
        <w:rPr>
          <w:rFonts w:cs="Arial"/>
          <w:b/>
          <w:szCs w:val="22"/>
        </w:rPr>
      </w:pPr>
      <w:r>
        <w:rPr>
          <w:b/>
          <w:szCs w:val="22"/>
        </w:rPr>
        <w:t xml:space="preserve">Appointment of </w:t>
      </w:r>
      <w:r w:rsidR="00696406">
        <w:rPr>
          <w:b/>
          <w:szCs w:val="22"/>
        </w:rPr>
        <w:t>Count Assistants</w:t>
      </w:r>
    </w:p>
    <w:p w:rsidR="00CE5761" w:rsidRPr="006978B0" w:rsidRDefault="00CE5761" w:rsidP="00CE5761">
      <w:pPr>
        <w:jc w:val="both"/>
        <w:rPr>
          <w:szCs w:val="22"/>
        </w:rPr>
      </w:pPr>
    </w:p>
    <w:p w:rsidR="007A455C" w:rsidRDefault="00CF57B8" w:rsidP="00CD3D8F">
      <w:pPr>
        <w:rPr>
          <w:szCs w:val="22"/>
        </w:rPr>
      </w:pPr>
      <w:r>
        <w:rPr>
          <w:szCs w:val="22"/>
        </w:rPr>
        <w:t>I am sure you’re aware that we will shortly have a</w:t>
      </w:r>
      <w:r w:rsidR="007A455C">
        <w:rPr>
          <w:szCs w:val="22"/>
        </w:rPr>
        <w:t xml:space="preserve"> </w:t>
      </w:r>
      <w:r w:rsidR="007F3E23" w:rsidRPr="007F3E23">
        <w:rPr>
          <w:rFonts w:cs="Arial"/>
          <w:szCs w:val="22"/>
        </w:rPr>
        <w:t xml:space="preserve">Referendum on </w:t>
      </w:r>
      <w:r w:rsidR="004A5AE7">
        <w:rPr>
          <w:rFonts w:cs="Arial"/>
          <w:szCs w:val="22"/>
        </w:rPr>
        <w:t>European Union</w:t>
      </w:r>
      <w:r w:rsidRPr="00CD3D8F">
        <w:rPr>
          <w:szCs w:val="22"/>
        </w:rPr>
        <w:t>.</w:t>
      </w:r>
      <w:r>
        <w:rPr>
          <w:szCs w:val="22"/>
        </w:rPr>
        <w:t xml:space="preserve">  </w:t>
      </w:r>
      <w:r w:rsidR="007A455C">
        <w:rPr>
          <w:szCs w:val="22"/>
        </w:rPr>
        <w:t xml:space="preserve">I am writing to </w:t>
      </w:r>
      <w:r w:rsidR="00B44515">
        <w:rPr>
          <w:szCs w:val="22"/>
        </w:rPr>
        <w:t xml:space="preserve">you, as well as other Banks and Building Societies in the </w:t>
      </w:r>
      <w:r w:rsidR="00EF3AA2">
        <w:rPr>
          <w:szCs w:val="22"/>
        </w:rPr>
        <w:t>(Area)</w:t>
      </w:r>
      <w:r w:rsidR="00B44515">
        <w:rPr>
          <w:szCs w:val="22"/>
        </w:rPr>
        <w:t xml:space="preserve"> area, to </w:t>
      </w:r>
      <w:r w:rsidR="007A455C">
        <w:rPr>
          <w:szCs w:val="22"/>
        </w:rPr>
        <w:t xml:space="preserve">ask </w:t>
      </w:r>
      <w:r>
        <w:rPr>
          <w:szCs w:val="22"/>
        </w:rPr>
        <w:t xml:space="preserve">for </w:t>
      </w:r>
      <w:r w:rsidR="009B38AE">
        <w:rPr>
          <w:szCs w:val="22"/>
        </w:rPr>
        <w:t xml:space="preserve">your assistance in </w:t>
      </w:r>
      <w:r w:rsidR="007A455C">
        <w:rPr>
          <w:szCs w:val="22"/>
        </w:rPr>
        <w:t xml:space="preserve">inviting your staff to work as </w:t>
      </w:r>
      <w:r w:rsidR="00696406">
        <w:rPr>
          <w:szCs w:val="22"/>
        </w:rPr>
        <w:t>Count Assistants</w:t>
      </w:r>
      <w:r w:rsidR="007A455C">
        <w:rPr>
          <w:szCs w:val="22"/>
        </w:rPr>
        <w:t xml:space="preserve"> at the </w:t>
      </w:r>
      <w:r w:rsidR="00696406">
        <w:rPr>
          <w:szCs w:val="22"/>
        </w:rPr>
        <w:t>Referendum</w:t>
      </w:r>
      <w:r>
        <w:rPr>
          <w:szCs w:val="22"/>
        </w:rPr>
        <w:t xml:space="preserve"> </w:t>
      </w:r>
      <w:r w:rsidR="009B38AE">
        <w:rPr>
          <w:szCs w:val="22"/>
        </w:rPr>
        <w:t>Count.</w:t>
      </w:r>
    </w:p>
    <w:p w:rsidR="007A455C" w:rsidRDefault="007A455C" w:rsidP="00CD3D8F">
      <w:pPr>
        <w:rPr>
          <w:szCs w:val="22"/>
        </w:rPr>
      </w:pPr>
    </w:p>
    <w:p w:rsidR="009B38AE" w:rsidRDefault="00CF57B8" w:rsidP="00CD3D8F">
      <w:pPr>
        <w:rPr>
          <w:szCs w:val="22"/>
        </w:rPr>
      </w:pPr>
      <w:r>
        <w:rPr>
          <w:szCs w:val="22"/>
        </w:rPr>
        <w:t xml:space="preserve">I am asking for your help in letting your staff know that there are opportunities available for them to work at the count.  </w:t>
      </w:r>
      <w:r w:rsidR="009B38AE">
        <w:rPr>
          <w:szCs w:val="22"/>
        </w:rPr>
        <w:t xml:space="preserve">If you consider any </w:t>
      </w:r>
      <w:r>
        <w:rPr>
          <w:szCs w:val="22"/>
        </w:rPr>
        <w:t>of your</w:t>
      </w:r>
      <w:r w:rsidR="009B38AE">
        <w:rPr>
          <w:szCs w:val="22"/>
        </w:rPr>
        <w:t xml:space="preserve"> branches in the </w:t>
      </w:r>
      <w:r w:rsidR="00EF3AA2">
        <w:rPr>
          <w:szCs w:val="22"/>
        </w:rPr>
        <w:t>(Area)</w:t>
      </w:r>
      <w:r w:rsidR="009B38AE">
        <w:rPr>
          <w:szCs w:val="22"/>
        </w:rPr>
        <w:t xml:space="preserve"> area would be interested please feel free to copy this letter and pro forma </w:t>
      </w:r>
      <w:r w:rsidR="00C65315">
        <w:rPr>
          <w:szCs w:val="22"/>
        </w:rPr>
        <w:t xml:space="preserve">to them </w:t>
      </w:r>
      <w:r w:rsidR="009B38AE">
        <w:rPr>
          <w:szCs w:val="22"/>
        </w:rPr>
        <w:t>for their completion and return.</w:t>
      </w:r>
      <w:r w:rsidR="00B44515">
        <w:rPr>
          <w:szCs w:val="22"/>
        </w:rPr>
        <w:t xml:space="preserve">  There are in excess of </w:t>
      </w:r>
      <w:r w:rsidR="00EF3AA2">
        <w:rPr>
          <w:szCs w:val="22"/>
        </w:rPr>
        <w:t>(No)</w:t>
      </w:r>
      <w:r w:rsidR="00B44515">
        <w:rPr>
          <w:szCs w:val="22"/>
        </w:rPr>
        <w:t xml:space="preserve"> </w:t>
      </w:r>
      <w:r w:rsidR="00696406">
        <w:rPr>
          <w:szCs w:val="22"/>
        </w:rPr>
        <w:t>Count Assistants</w:t>
      </w:r>
      <w:r w:rsidR="00B44515">
        <w:rPr>
          <w:szCs w:val="22"/>
        </w:rPr>
        <w:t xml:space="preserve"> places available.</w:t>
      </w:r>
    </w:p>
    <w:p w:rsidR="009B38AE" w:rsidRDefault="009B38AE" w:rsidP="00CD3D8F">
      <w:pPr>
        <w:rPr>
          <w:szCs w:val="22"/>
        </w:rPr>
      </w:pPr>
    </w:p>
    <w:p w:rsidR="00A55B39" w:rsidRDefault="009B38AE" w:rsidP="00CD3D8F">
      <w:pPr>
        <w:rPr>
          <w:szCs w:val="22"/>
        </w:rPr>
      </w:pPr>
      <w:r>
        <w:rPr>
          <w:szCs w:val="22"/>
        </w:rPr>
        <w:t xml:space="preserve">The count will be held in the </w:t>
      </w:r>
      <w:r w:rsidR="00EF3AA2">
        <w:rPr>
          <w:szCs w:val="22"/>
        </w:rPr>
        <w:t>(address)</w:t>
      </w:r>
      <w:r>
        <w:rPr>
          <w:szCs w:val="22"/>
        </w:rPr>
        <w:t xml:space="preserve"> and will commence at </w:t>
      </w:r>
      <w:smartTag w:uri="urn:schemas-microsoft-com:office:smarttags" w:element="time">
        <w:smartTagPr>
          <w:attr w:name="Minute" w:val="0"/>
          <w:attr w:name="Hour" w:val="22"/>
        </w:smartTagPr>
        <w:r>
          <w:rPr>
            <w:szCs w:val="22"/>
          </w:rPr>
          <w:t>10.00pm</w:t>
        </w:r>
      </w:smartTag>
      <w:r>
        <w:rPr>
          <w:szCs w:val="22"/>
        </w:rPr>
        <w:t xml:space="preserve"> (although </w:t>
      </w:r>
      <w:r w:rsidR="00696406">
        <w:rPr>
          <w:szCs w:val="22"/>
        </w:rPr>
        <w:t>Count Assistants</w:t>
      </w:r>
      <w:r>
        <w:rPr>
          <w:szCs w:val="22"/>
        </w:rPr>
        <w:t xml:space="preserve"> will be asked to be seated by </w:t>
      </w:r>
      <w:r w:rsidR="00EF3AA2">
        <w:rPr>
          <w:szCs w:val="22"/>
        </w:rPr>
        <w:t>(time)</w:t>
      </w:r>
      <w:r>
        <w:rPr>
          <w:szCs w:val="22"/>
        </w:rPr>
        <w:t xml:space="preserve"> for a briefing and to check payment details)</w:t>
      </w:r>
      <w:r w:rsidR="00A55B39">
        <w:rPr>
          <w:szCs w:val="22"/>
        </w:rPr>
        <w:t>.</w:t>
      </w:r>
      <w:r w:rsidR="0035690D">
        <w:rPr>
          <w:szCs w:val="22"/>
        </w:rPr>
        <w:t xml:space="preserve">  I am unable to be precise about when the count will finish but hope it will be concluded </w:t>
      </w:r>
      <w:r w:rsidR="00EF3AA2">
        <w:rPr>
          <w:szCs w:val="22"/>
        </w:rPr>
        <w:t>around (time)</w:t>
      </w:r>
      <w:r w:rsidR="0035690D">
        <w:rPr>
          <w:szCs w:val="22"/>
        </w:rPr>
        <w:t>.</w:t>
      </w:r>
    </w:p>
    <w:p w:rsidR="00CE5761" w:rsidRDefault="00CE5761" w:rsidP="00CD3D8F">
      <w:pPr>
        <w:tabs>
          <w:tab w:val="left" w:pos="426"/>
        </w:tabs>
        <w:rPr>
          <w:szCs w:val="22"/>
        </w:rPr>
      </w:pPr>
    </w:p>
    <w:p w:rsidR="00CE5761" w:rsidRDefault="00005EE1" w:rsidP="00CD3D8F">
      <w:pPr>
        <w:tabs>
          <w:tab w:val="left" w:pos="426"/>
        </w:tabs>
        <w:rPr>
          <w:szCs w:val="22"/>
        </w:rPr>
      </w:pPr>
      <w:r>
        <w:rPr>
          <w:szCs w:val="22"/>
        </w:rPr>
        <w:t>Th</w:t>
      </w:r>
      <w:r w:rsidR="006A1440">
        <w:rPr>
          <w:szCs w:val="22"/>
        </w:rPr>
        <w:t xml:space="preserve">e fee for </w:t>
      </w:r>
      <w:r w:rsidR="00696406">
        <w:rPr>
          <w:szCs w:val="22"/>
        </w:rPr>
        <w:t>Count Assistants</w:t>
      </w:r>
      <w:r w:rsidR="006A1440">
        <w:rPr>
          <w:szCs w:val="22"/>
        </w:rPr>
        <w:t xml:space="preserve"> is £</w:t>
      </w:r>
      <w:r w:rsidR="00DB6BA6">
        <w:rPr>
          <w:szCs w:val="22"/>
        </w:rPr>
        <w:t xml:space="preserve"> </w:t>
      </w:r>
      <w:r w:rsidR="00EF3AA2">
        <w:rPr>
          <w:szCs w:val="22"/>
        </w:rPr>
        <w:t>(Amount)</w:t>
      </w:r>
      <w:r>
        <w:rPr>
          <w:szCs w:val="22"/>
        </w:rPr>
        <w:t xml:space="preserve"> (</w:t>
      </w:r>
      <w:r w:rsidR="006A1440">
        <w:rPr>
          <w:szCs w:val="22"/>
        </w:rPr>
        <w:t>Gross), £</w:t>
      </w:r>
      <w:r w:rsidR="00EF3AA2">
        <w:rPr>
          <w:szCs w:val="22"/>
        </w:rPr>
        <w:t>(Amount)</w:t>
      </w:r>
      <w:r w:rsidR="006A1440">
        <w:rPr>
          <w:szCs w:val="22"/>
        </w:rPr>
        <w:t xml:space="preserve"> (Tax), £</w:t>
      </w:r>
      <w:r w:rsidR="00EF3AA2">
        <w:rPr>
          <w:szCs w:val="22"/>
        </w:rPr>
        <w:t>(Amount)</w:t>
      </w:r>
      <w:r w:rsidR="007B0045">
        <w:rPr>
          <w:szCs w:val="22"/>
        </w:rPr>
        <w:t xml:space="preserve"> (Net)</w:t>
      </w:r>
      <w:r w:rsidR="00C65315">
        <w:rPr>
          <w:szCs w:val="22"/>
        </w:rPr>
        <w:t>.</w:t>
      </w:r>
    </w:p>
    <w:p w:rsidR="00CF57B8" w:rsidRDefault="00CF57B8" w:rsidP="00CD3D8F">
      <w:pPr>
        <w:tabs>
          <w:tab w:val="left" w:pos="426"/>
        </w:tabs>
        <w:rPr>
          <w:szCs w:val="22"/>
        </w:rPr>
      </w:pPr>
    </w:p>
    <w:p w:rsidR="0035690D" w:rsidRDefault="00C65315" w:rsidP="00CD3D8F">
      <w:pPr>
        <w:tabs>
          <w:tab w:val="left" w:pos="426"/>
        </w:tabs>
        <w:rPr>
          <w:szCs w:val="22"/>
        </w:rPr>
      </w:pPr>
      <w:r>
        <w:rPr>
          <w:szCs w:val="22"/>
        </w:rPr>
        <w:t xml:space="preserve">On receipt of the attached pro forma I will prepare individual appointment letters and enclosures (sample documentation attached for your interest).  I have </w:t>
      </w:r>
      <w:r w:rsidR="007B4EC8">
        <w:rPr>
          <w:szCs w:val="22"/>
        </w:rPr>
        <w:t xml:space="preserve">also </w:t>
      </w:r>
      <w:r>
        <w:rPr>
          <w:szCs w:val="22"/>
        </w:rPr>
        <w:t xml:space="preserve">enclosed a business reply envelope for your </w:t>
      </w:r>
      <w:r w:rsidR="007B4EC8">
        <w:rPr>
          <w:szCs w:val="22"/>
        </w:rPr>
        <w:t>return</w:t>
      </w:r>
      <w:r>
        <w:rPr>
          <w:szCs w:val="22"/>
        </w:rPr>
        <w:t>.  It would be helpful if the attached pro</w:t>
      </w:r>
      <w:r w:rsidR="00B44515">
        <w:rPr>
          <w:szCs w:val="22"/>
        </w:rPr>
        <w:t>-</w:t>
      </w:r>
      <w:r>
        <w:rPr>
          <w:szCs w:val="22"/>
        </w:rPr>
        <w:t xml:space="preserve">forma could be returned by </w:t>
      </w:r>
      <w:r w:rsidR="00EF3AA2">
        <w:rPr>
          <w:b/>
          <w:szCs w:val="22"/>
        </w:rPr>
        <w:t>(date)</w:t>
      </w:r>
      <w:r>
        <w:rPr>
          <w:szCs w:val="22"/>
        </w:rPr>
        <w:t>.</w:t>
      </w:r>
    </w:p>
    <w:p w:rsidR="007B4EC8" w:rsidRDefault="007B4EC8" w:rsidP="00005EE1">
      <w:pPr>
        <w:tabs>
          <w:tab w:val="left" w:pos="426"/>
        </w:tabs>
        <w:jc w:val="both"/>
        <w:rPr>
          <w:szCs w:val="22"/>
        </w:rPr>
      </w:pPr>
    </w:p>
    <w:p w:rsidR="007B4EC8" w:rsidRDefault="007B4EC8" w:rsidP="00005EE1">
      <w:pPr>
        <w:tabs>
          <w:tab w:val="left" w:pos="426"/>
        </w:tabs>
        <w:jc w:val="both"/>
        <w:rPr>
          <w:szCs w:val="22"/>
        </w:rPr>
      </w:pPr>
      <w:r>
        <w:rPr>
          <w:szCs w:val="22"/>
        </w:rPr>
        <w:t>Many thanks for your consideration of this matter.</w:t>
      </w:r>
    </w:p>
    <w:p w:rsidR="00C65315" w:rsidRDefault="00C65315" w:rsidP="00005EE1">
      <w:pPr>
        <w:tabs>
          <w:tab w:val="left" w:pos="426"/>
        </w:tabs>
        <w:jc w:val="both"/>
        <w:rPr>
          <w:szCs w:val="22"/>
        </w:rPr>
      </w:pPr>
    </w:p>
    <w:p w:rsidR="00CE5761" w:rsidRPr="006978B0" w:rsidRDefault="009B38AE" w:rsidP="00CE5761">
      <w:pPr>
        <w:jc w:val="both"/>
        <w:rPr>
          <w:szCs w:val="22"/>
        </w:rPr>
      </w:pPr>
      <w:r>
        <w:rPr>
          <w:szCs w:val="22"/>
        </w:rPr>
        <w:t xml:space="preserve">If you require </w:t>
      </w:r>
      <w:r w:rsidR="00CE5761" w:rsidRPr="006978B0">
        <w:rPr>
          <w:szCs w:val="22"/>
        </w:rPr>
        <w:t>any fur</w:t>
      </w:r>
      <w:r>
        <w:rPr>
          <w:szCs w:val="22"/>
        </w:rPr>
        <w:t>ther information at this point please contact</w:t>
      </w:r>
      <w:r w:rsidR="00C65315">
        <w:rPr>
          <w:szCs w:val="22"/>
        </w:rPr>
        <w:t xml:space="preserve"> </w:t>
      </w:r>
      <w:r w:rsidR="00EF3AA2">
        <w:rPr>
          <w:szCs w:val="22"/>
        </w:rPr>
        <w:t>(Name)</w:t>
      </w:r>
      <w:r w:rsidR="00C65315">
        <w:rPr>
          <w:szCs w:val="22"/>
        </w:rPr>
        <w:t xml:space="preserve"> </w:t>
      </w:r>
      <w:r>
        <w:rPr>
          <w:szCs w:val="22"/>
        </w:rPr>
        <w:t xml:space="preserve">on </w:t>
      </w:r>
      <w:r w:rsidR="00EF3AA2">
        <w:rPr>
          <w:szCs w:val="22"/>
        </w:rPr>
        <w:t>(</w:t>
      </w:r>
      <w:r w:rsidR="00CD3D8F">
        <w:rPr>
          <w:szCs w:val="22"/>
        </w:rPr>
        <w:t>P</w:t>
      </w:r>
      <w:r w:rsidR="00EF3AA2">
        <w:rPr>
          <w:szCs w:val="22"/>
        </w:rPr>
        <w:t>hone Number).</w:t>
      </w:r>
    </w:p>
    <w:p w:rsidR="00CE5761" w:rsidRPr="006978B0" w:rsidRDefault="00CE5761" w:rsidP="00CE5761">
      <w:pPr>
        <w:jc w:val="both"/>
        <w:rPr>
          <w:szCs w:val="22"/>
        </w:rPr>
      </w:pPr>
    </w:p>
    <w:p w:rsidR="00CE5761" w:rsidRPr="006978B0" w:rsidRDefault="00CE5761" w:rsidP="00CE5761">
      <w:pPr>
        <w:ind w:left="720" w:hanging="720"/>
        <w:jc w:val="both"/>
        <w:rPr>
          <w:szCs w:val="22"/>
        </w:rPr>
      </w:pPr>
      <w:r w:rsidRPr="006978B0">
        <w:rPr>
          <w:szCs w:val="22"/>
        </w:rPr>
        <w:t>Yours sincerely</w:t>
      </w:r>
    </w:p>
    <w:p w:rsidR="00CE5761" w:rsidRDefault="00CE5761" w:rsidP="00CE5761">
      <w:pPr>
        <w:ind w:left="720" w:hanging="720"/>
        <w:jc w:val="both"/>
        <w:rPr>
          <w:szCs w:val="22"/>
        </w:rPr>
      </w:pPr>
    </w:p>
    <w:p w:rsidR="00CF57B8" w:rsidRDefault="00CF57B8" w:rsidP="00CE5761">
      <w:pPr>
        <w:ind w:left="720" w:hanging="720"/>
        <w:jc w:val="both"/>
        <w:rPr>
          <w:szCs w:val="22"/>
        </w:rPr>
      </w:pPr>
    </w:p>
    <w:p w:rsidR="00CF57B8" w:rsidRPr="006978B0" w:rsidRDefault="00CF57B8" w:rsidP="00CE5761">
      <w:pPr>
        <w:ind w:left="720" w:hanging="720"/>
        <w:jc w:val="both"/>
        <w:rPr>
          <w:szCs w:val="22"/>
        </w:rPr>
      </w:pPr>
    </w:p>
    <w:p w:rsidR="00CE5761" w:rsidRPr="006978B0" w:rsidRDefault="00EF3AA2" w:rsidP="00CE5761">
      <w:pPr>
        <w:pStyle w:val="Heading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(Name)</w:t>
      </w:r>
    </w:p>
    <w:p w:rsidR="00CE5761" w:rsidRPr="006978B0" w:rsidRDefault="00CD3D8F" w:rsidP="00CE5761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Counting </w:t>
      </w:r>
      <w:r w:rsidR="00CE5761" w:rsidRPr="006978B0">
        <w:rPr>
          <w:rFonts w:cs="Arial"/>
          <w:b/>
          <w:szCs w:val="22"/>
        </w:rPr>
        <w:t>Officer</w:t>
      </w:r>
    </w:p>
    <w:p w:rsidR="00CF57B8" w:rsidRDefault="00CF57B8" w:rsidP="00CF57B8">
      <w:pPr>
        <w:rPr>
          <w:szCs w:val="22"/>
        </w:rPr>
      </w:pPr>
    </w:p>
    <w:p w:rsidR="00CF57B8" w:rsidRDefault="00CF57B8" w:rsidP="00CF57B8">
      <w:pPr>
        <w:rPr>
          <w:szCs w:val="22"/>
        </w:rPr>
      </w:pPr>
      <w:r>
        <w:rPr>
          <w:szCs w:val="22"/>
        </w:rPr>
        <w:t>Enc</w:t>
      </w:r>
    </w:p>
    <w:p w:rsidR="00EF3AA2" w:rsidRDefault="00EF3AA2" w:rsidP="009B38A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3AA2" w:rsidRDefault="00EF3AA2" w:rsidP="009B38AE">
      <w:pPr>
        <w:jc w:val="center"/>
        <w:rPr>
          <w:b/>
          <w:sz w:val="24"/>
          <w:szCs w:val="24"/>
        </w:rPr>
      </w:pPr>
    </w:p>
    <w:p w:rsidR="00EF3AA2" w:rsidRPr="007F3E23" w:rsidRDefault="00EF3AA2" w:rsidP="007F3E23">
      <w:pPr>
        <w:jc w:val="center"/>
        <w:rPr>
          <w:b/>
          <w:sz w:val="28"/>
          <w:szCs w:val="28"/>
        </w:rPr>
      </w:pPr>
    </w:p>
    <w:p w:rsidR="007F3E23" w:rsidRPr="007F3E23" w:rsidRDefault="004D681A" w:rsidP="007F3E23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European Union</w:t>
      </w:r>
      <w:r w:rsidR="00EB71F5" w:rsidRPr="007F3E23">
        <w:rPr>
          <w:rFonts w:cs="Arial"/>
          <w:b/>
          <w:sz w:val="28"/>
          <w:szCs w:val="28"/>
        </w:rPr>
        <w:t xml:space="preserve"> </w:t>
      </w:r>
      <w:r w:rsidR="00EB71F5">
        <w:rPr>
          <w:rFonts w:cs="Arial"/>
          <w:b/>
          <w:sz w:val="28"/>
          <w:szCs w:val="28"/>
        </w:rPr>
        <w:t>Referendum</w:t>
      </w:r>
      <w:r w:rsidR="00846F42">
        <w:rPr>
          <w:rFonts w:cs="Arial"/>
          <w:b/>
          <w:sz w:val="28"/>
          <w:szCs w:val="28"/>
        </w:rPr>
        <w:t xml:space="preserve"> 201</w:t>
      </w:r>
      <w:r>
        <w:rPr>
          <w:rFonts w:cs="Arial"/>
          <w:b/>
          <w:sz w:val="28"/>
          <w:szCs w:val="28"/>
        </w:rPr>
        <w:t>6</w:t>
      </w:r>
    </w:p>
    <w:p w:rsidR="009B38AE" w:rsidRDefault="009B38AE" w:rsidP="00D64F94">
      <w:pPr>
        <w:rPr>
          <w:b/>
          <w:szCs w:val="22"/>
        </w:rPr>
      </w:pPr>
    </w:p>
    <w:p w:rsidR="00D64F94" w:rsidRDefault="00D64F94" w:rsidP="00D64F94">
      <w:pPr>
        <w:rPr>
          <w:b/>
          <w:szCs w:val="22"/>
        </w:rPr>
      </w:pPr>
    </w:p>
    <w:p w:rsidR="00CD3D8F" w:rsidRDefault="00CD3D8F" w:rsidP="00D64F94">
      <w:pPr>
        <w:rPr>
          <w:b/>
          <w:szCs w:val="22"/>
        </w:rPr>
      </w:pPr>
    </w:p>
    <w:p w:rsidR="0035690D" w:rsidRPr="0010692C" w:rsidRDefault="00D64F94" w:rsidP="00D64F94">
      <w:pPr>
        <w:rPr>
          <w:b/>
          <w:szCs w:val="22"/>
        </w:rPr>
      </w:pPr>
      <w:r>
        <w:rPr>
          <w:b/>
          <w:szCs w:val="22"/>
        </w:rPr>
        <w:t xml:space="preserve">Please complete your details in the boxes below if you are interested in being appointed at a </w:t>
      </w:r>
      <w:r w:rsidR="00696406">
        <w:rPr>
          <w:b/>
          <w:szCs w:val="22"/>
        </w:rPr>
        <w:t>Count Assistants</w:t>
      </w:r>
      <w:r w:rsidR="00846F42">
        <w:rPr>
          <w:b/>
          <w:szCs w:val="22"/>
        </w:rPr>
        <w:t xml:space="preserve"> at the </w:t>
      </w:r>
      <w:r w:rsidR="00CD3D8F">
        <w:rPr>
          <w:b/>
          <w:szCs w:val="22"/>
        </w:rPr>
        <w:t>Referendum</w:t>
      </w:r>
      <w:r w:rsidR="009B38AE">
        <w:rPr>
          <w:b/>
          <w:szCs w:val="22"/>
        </w:rPr>
        <w:t>.</w:t>
      </w:r>
    </w:p>
    <w:p w:rsidR="0035690D" w:rsidRDefault="0035690D" w:rsidP="006A1440">
      <w:pPr>
        <w:jc w:val="both"/>
        <w:rPr>
          <w:szCs w:val="22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709"/>
        <w:gridCol w:w="1266"/>
        <w:gridCol w:w="1710"/>
        <w:gridCol w:w="3349"/>
      </w:tblGrid>
      <w:tr w:rsidR="009B38AE" w:rsidRPr="00AA7C0D" w:rsidTr="00AA7C0D">
        <w:tc>
          <w:tcPr>
            <w:tcW w:w="3227" w:type="dxa"/>
          </w:tcPr>
          <w:p w:rsidR="009B38AE" w:rsidRPr="00AA7C0D" w:rsidRDefault="009B38AE" w:rsidP="00AA7C0D">
            <w:pPr>
              <w:jc w:val="both"/>
              <w:rPr>
                <w:b/>
                <w:szCs w:val="22"/>
              </w:rPr>
            </w:pPr>
            <w:r w:rsidRPr="00AA7C0D">
              <w:rPr>
                <w:b/>
                <w:szCs w:val="22"/>
              </w:rPr>
              <w:t>Bank/Building Society</w:t>
            </w:r>
          </w:p>
        </w:tc>
        <w:tc>
          <w:tcPr>
            <w:tcW w:w="709" w:type="dxa"/>
          </w:tcPr>
          <w:p w:rsidR="009B38AE" w:rsidRPr="00AA7C0D" w:rsidRDefault="009B38AE" w:rsidP="00AA7C0D">
            <w:pPr>
              <w:jc w:val="both"/>
              <w:rPr>
                <w:b/>
                <w:szCs w:val="22"/>
              </w:rPr>
            </w:pPr>
            <w:r w:rsidRPr="00AA7C0D">
              <w:rPr>
                <w:b/>
                <w:szCs w:val="22"/>
              </w:rPr>
              <w:t>Title</w:t>
            </w:r>
          </w:p>
        </w:tc>
        <w:tc>
          <w:tcPr>
            <w:tcW w:w="1266" w:type="dxa"/>
          </w:tcPr>
          <w:p w:rsidR="009B38AE" w:rsidRPr="00AA7C0D" w:rsidRDefault="009B38AE" w:rsidP="00AA7C0D">
            <w:pPr>
              <w:jc w:val="both"/>
              <w:rPr>
                <w:b/>
                <w:szCs w:val="22"/>
              </w:rPr>
            </w:pPr>
            <w:r w:rsidRPr="00AA7C0D">
              <w:rPr>
                <w:b/>
                <w:szCs w:val="22"/>
              </w:rPr>
              <w:t>First Name</w:t>
            </w:r>
          </w:p>
        </w:tc>
        <w:tc>
          <w:tcPr>
            <w:tcW w:w="1710" w:type="dxa"/>
          </w:tcPr>
          <w:p w:rsidR="009B38AE" w:rsidRPr="00AA7C0D" w:rsidRDefault="009B38AE" w:rsidP="00AA7C0D">
            <w:pPr>
              <w:jc w:val="both"/>
              <w:rPr>
                <w:b/>
                <w:szCs w:val="22"/>
              </w:rPr>
            </w:pPr>
            <w:r w:rsidRPr="00AA7C0D">
              <w:rPr>
                <w:b/>
                <w:szCs w:val="22"/>
              </w:rPr>
              <w:t>Surname</w:t>
            </w:r>
          </w:p>
        </w:tc>
        <w:tc>
          <w:tcPr>
            <w:tcW w:w="3349" w:type="dxa"/>
          </w:tcPr>
          <w:p w:rsidR="009B38AE" w:rsidRPr="00AA7C0D" w:rsidRDefault="009B38AE" w:rsidP="00AA7C0D">
            <w:pPr>
              <w:jc w:val="both"/>
              <w:rPr>
                <w:b/>
                <w:szCs w:val="22"/>
              </w:rPr>
            </w:pPr>
            <w:r w:rsidRPr="00AA7C0D">
              <w:rPr>
                <w:b/>
                <w:szCs w:val="22"/>
              </w:rPr>
              <w:t>Address and Postcode</w:t>
            </w:r>
          </w:p>
        </w:tc>
      </w:tr>
      <w:tr w:rsidR="009B38AE" w:rsidRPr="00AA7C0D" w:rsidTr="00AA7C0D">
        <w:tc>
          <w:tcPr>
            <w:tcW w:w="3227" w:type="dxa"/>
          </w:tcPr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</w:tc>
        <w:tc>
          <w:tcPr>
            <w:tcW w:w="709" w:type="dxa"/>
          </w:tcPr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</w:tc>
        <w:tc>
          <w:tcPr>
            <w:tcW w:w="1266" w:type="dxa"/>
          </w:tcPr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</w:tc>
        <w:tc>
          <w:tcPr>
            <w:tcW w:w="1710" w:type="dxa"/>
          </w:tcPr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</w:tc>
        <w:tc>
          <w:tcPr>
            <w:tcW w:w="3349" w:type="dxa"/>
          </w:tcPr>
          <w:p w:rsidR="009B38AE" w:rsidRPr="00AA7C0D" w:rsidRDefault="009B38AE" w:rsidP="00AA7C0D">
            <w:pPr>
              <w:jc w:val="both"/>
              <w:rPr>
                <w:szCs w:val="22"/>
              </w:rPr>
            </w:pPr>
          </w:p>
        </w:tc>
      </w:tr>
      <w:tr w:rsidR="00DB6BA6" w:rsidRPr="00AA7C0D" w:rsidTr="00AA7C0D">
        <w:tc>
          <w:tcPr>
            <w:tcW w:w="3227" w:type="dxa"/>
          </w:tcPr>
          <w:p w:rsidR="00DB6BA6" w:rsidRDefault="00DB6BA6" w:rsidP="00AA7C0D">
            <w:pPr>
              <w:jc w:val="both"/>
              <w:rPr>
                <w:szCs w:val="22"/>
              </w:rPr>
            </w:pPr>
          </w:p>
          <w:p w:rsidR="00DB6BA6" w:rsidRDefault="00DB6BA6" w:rsidP="00AA7C0D">
            <w:pPr>
              <w:jc w:val="both"/>
              <w:rPr>
                <w:szCs w:val="22"/>
              </w:rPr>
            </w:pPr>
          </w:p>
          <w:p w:rsidR="00DB6BA6" w:rsidRDefault="00DB6BA6" w:rsidP="00AA7C0D">
            <w:pPr>
              <w:jc w:val="both"/>
              <w:rPr>
                <w:szCs w:val="22"/>
              </w:rPr>
            </w:pPr>
          </w:p>
          <w:p w:rsidR="00DB6BA6" w:rsidRDefault="00DB6BA6" w:rsidP="00AA7C0D">
            <w:pPr>
              <w:jc w:val="both"/>
              <w:rPr>
                <w:szCs w:val="22"/>
              </w:rPr>
            </w:pPr>
          </w:p>
          <w:p w:rsidR="00DB6BA6" w:rsidRPr="00AA7C0D" w:rsidRDefault="00DB6BA6" w:rsidP="00AA7C0D">
            <w:pPr>
              <w:jc w:val="both"/>
              <w:rPr>
                <w:szCs w:val="22"/>
              </w:rPr>
            </w:pPr>
          </w:p>
        </w:tc>
        <w:tc>
          <w:tcPr>
            <w:tcW w:w="709" w:type="dxa"/>
          </w:tcPr>
          <w:p w:rsidR="00DB6BA6" w:rsidRPr="00AA7C0D" w:rsidRDefault="00DB6BA6" w:rsidP="00AA7C0D">
            <w:pPr>
              <w:jc w:val="both"/>
              <w:rPr>
                <w:szCs w:val="22"/>
              </w:rPr>
            </w:pPr>
          </w:p>
        </w:tc>
        <w:tc>
          <w:tcPr>
            <w:tcW w:w="1266" w:type="dxa"/>
          </w:tcPr>
          <w:p w:rsidR="00DB6BA6" w:rsidRPr="00AA7C0D" w:rsidRDefault="00DB6BA6" w:rsidP="00AA7C0D">
            <w:pPr>
              <w:jc w:val="both"/>
              <w:rPr>
                <w:szCs w:val="22"/>
              </w:rPr>
            </w:pPr>
          </w:p>
        </w:tc>
        <w:tc>
          <w:tcPr>
            <w:tcW w:w="1710" w:type="dxa"/>
          </w:tcPr>
          <w:p w:rsidR="00DB6BA6" w:rsidRPr="00AA7C0D" w:rsidRDefault="00DB6BA6" w:rsidP="00AA7C0D">
            <w:pPr>
              <w:jc w:val="both"/>
              <w:rPr>
                <w:szCs w:val="22"/>
              </w:rPr>
            </w:pPr>
          </w:p>
        </w:tc>
        <w:tc>
          <w:tcPr>
            <w:tcW w:w="3349" w:type="dxa"/>
          </w:tcPr>
          <w:p w:rsidR="00DB6BA6" w:rsidRPr="00AA7C0D" w:rsidRDefault="00DB6BA6" w:rsidP="00AA7C0D">
            <w:pPr>
              <w:jc w:val="both"/>
              <w:rPr>
                <w:szCs w:val="22"/>
              </w:rPr>
            </w:pPr>
          </w:p>
        </w:tc>
      </w:tr>
    </w:tbl>
    <w:p w:rsidR="0035690D" w:rsidRDefault="0035690D" w:rsidP="00D64F94">
      <w:pPr>
        <w:jc w:val="both"/>
      </w:pPr>
    </w:p>
    <w:p w:rsidR="00C65315" w:rsidRDefault="00C65315" w:rsidP="00C65315">
      <w:pPr>
        <w:jc w:val="both"/>
      </w:pPr>
    </w:p>
    <w:p w:rsidR="00C65315" w:rsidRDefault="00C65315" w:rsidP="00C65315">
      <w:pPr>
        <w:jc w:val="both"/>
      </w:pPr>
    </w:p>
    <w:p w:rsidR="00C65315" w:rsidRDefault="00C65315" w:rsidP="00C65315">
      <w:pPr>
        <w:jc w:val="both"/>
      </w:pPr>
    </w:p>
    <w:p w:rsidR="00C65315" w:rsidRDefault="00C65315" w:rsidP="00D64F94">
      <w:pPr>
        <w:jc w:val="both"/>
      </w:pPr>
    </w:p>
    <w:sectPr w:rsidR="00C65315" w:rsidSect="00C65315">
      <w:footerReference w:type="default" r:id="rId7"/>
      <w:footerReference w:type="first" r:id="rId8"/>
      <w:endnotePr>
        <w:numFmt w:val="decimal"/>
      </w:endnotePr>
      <w:type w:val="continuous"/>
      <w:pgSz w:w="11907" w:h="16840" w:code="9"/>
      <w:pgMar w:top="851" w:right="1275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0E6" w:rsidRDefault="006520E6">
      <w:r>
        <w:separator/>
      </w:r>
    </w:p>
  </w:endnote>
  <w:endnote w:type="continuationSeparator" w:id="0">
    <w:p w:rsidR="006520E6" w:rsidRDefault="00652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816" w:rsidRPr="00D44816" w:rsidRDefault="00E43A03">
    <w:pPr>
      <w:pStyle w:val="Footer"/>
      <w:rPr>
        <w:sz w:val="16"/>
      </w:rPr>
    </w:pPr>
    <w:fldSimple w:instr=" FILENAME   \* MERGEFORMAT ">
      <w:r w:rsidR="004A5AE7" w:rsidRPr="004A5AE7">
        <w:rPr>
          <w:noProof/>
          <w:sz w:val="16"/>
        </w:rPr>
        <w:t>5 Letter to Banks for Count Staff (C) EUR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C0" w:rsidRPr="00D44816" w:rsidRDefault="00E43A03" w:rsidP="00D44816">
    <w:pPr>
      <w:pStyle w:val="Footer"/>
      <w:rPr>
        <w:sz w:val="16"/>
        <w:szCs w:val="16"/>
      </w:rPr>
    </w:pPr>
    <w:fldSimple w:instr=" FILENAME   \* MERGEFORMAT ">
      <w:r w:rsidR="004A5AE7" w:rsidRPr="004A5AE7">
        <w:rPr>
          <w:noProof/>
          <w:sz w:val="16"/>
          <w:szCs w:val="16"/>
        </w:rPr>
        <w:t>5 Letter to Banks for Count Staff (C) EUR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0E6" w:rsidRDefault="006520E6">
      <w:r>
        <w:separator/>
      </w:r>
    </w:p>
  </w:footnote>
  <w:footnote w:type="continuationSeparator" w:id="0">
    <w:p w:rsidR="006520E6" w:rsidRDefault="006520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1F7F"/>
    <w:multiLevelType w:val="hybridMultilevel"/>
    <w:tmpl w:val="D7044C20"/>
    <w:lvl w:ilvl="0" w:tplc="F04E9B8C">
      <w:start w:val="6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5350A5"/>
    <w:multiLevelType w:val="hybridMultilevel"/>
    <w:tmpl w:val="0FA4751C"/>
    <w:lvl w:ilvl="0" w:tplc="C8C0E7B6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2">
    <w:nsid w:val="192317C9"/>
    <w:multiLevelType w:val="hybridMultilevel"/>
    <w:tmpl w:val="1BC83BC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14421A"/>
    <w:multiLevelType w:val="hybridMultilevel"/>
    <w:tmpl w:val="39A246A8"/>
    <w:lvl w:ilvl="0" w:tplc="A10A99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9A09AC"/>
    <w:multiLevelType w:val="hybridMultilevel"/>
    <w:tmpl w:val="3D902780"/>
    <w:lvl w:ilvl="0" w:tplc="A8647B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66C7C40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226898"/>
    <w:multiLevelType w:val="hybridMultilevel"/>
    <w:tmpl w:val="4F1A1BE8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DD07D6"/>
    <w:multiLevelType w:val="hybridMultilevel"/>
    <w:tmpl w:val="1ABE62CC"/>
    <w:lvl w:ilvl="0" w:tplc="50925480">
      <w:start w:val="1"/>
      <w:numFmt w:val="lowerRoman"/>
      <w:lvlText w:val="(%1)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53A05DC2"/>
    <w:multiLevelType w:val="hybridMultilevel"/>
    <w:tmpl w:val="BCA205EA"/>
    <w:lvl w:ilvl="0" w:tplc="08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3F0836"/>
    <w:multiLevelType w:val="hybridMultilevel"/>
    <w:tmpl w:val="10EEFFFC"/>
    <w:lvl w:ilvl="0" w:tplc="08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7E043D4"/>
    <w:multiLevelType w:val="hybridMultilevel"/>
    <w:tmpl w:val="89C495B0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91085"/>
    <w:multiLevelType w:val="hybridMultilevel"/>
    <w:tmpl w:val="6FD22A0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280664"/>
    <w:rsid w:val="00005EE1"/>
    <w:rsid w:val="00016E03"/>
    <w:rsid w:val="00025AA4"/>
    <w:rsid w:val="00046E4D"/>
    <w:rsid w:val="00056D40"/>
    <w:rsid w:val="00061682"/>
    <w:rsid w:val="00070EA5"/>
    <w:rsid w:val="00077902"/>
    <w:rsid w:val="0008263D"/>
    <w:rsid w:val="000B4431"/>
    <w:rsid w:val="000B550D"/>
    <w:rsid w:val="000C104C"/>
    <w:rsid w:val="000C2FC1"/>
    <w:rsid w:val="000C3050"/>
    <w:rsid w:val="000C5742"/>
    <w:rsid w:val="000D5445"/>
    <w:rsid w:val="000F10C2"/>
    <w:rsid w:val="000F55A3"/>
    <w:rsid w:val="0010099E"/>
    <w:rsid w:val="0010692C"/>
    <w:rsid w:val="00110C82"/>
    <w:rsid w:val="00115BF8"/>
    <w:rsid w:val="00132F84"/>
    <w:rsid w:val="00134C61"/>
    <w:rsid w:val="001419D0"/>
    <w:rsid w:val="00142559"/>
    <w:rsid w:val="00146BF8"/>
    <w:rsid w:val="00157940"/>
    <w:rsid w:val="00172335"/>
    <w:rsid w:val="00174F1A"/>
    <w:rsid w:val="001750E2"/>
    <w:rsid w:val="00175F35"/>
    <w:rsid w:val="00177E0A"/>
    <w:rsid w:val="001A7159"/>
    <w:rsid w:val="001C6FE5"/>
    <w:rsid w:val="001D5424"/>
    <w:rsid w:val="001E6CB5"/>
    <w:rsid w:val="00201AAE"/>
    <w:rsid w:val="00202D2A"/>
    <w:rsid w:val="00205AAE"/>
    <w:rsid w:val="00225101"/>
    <w:rsid w:val="00231834"/>
    <w:rsid w:val="00234A75"/>
    <w:rsid w:val="0023624F"/>
    <w:rsid w:val="00244D14"/>
    <w:rsid w:val="002660B3"/>
    <w:rsid w:val="002704AD"/>
    <w:rsid w:val="00280664"/>
    <w:rsid w:val="00280807"/>
    <w:rsid w:val="00285A14"/>
    <w:rsid w:val="002A42F8"/>
    <w:rsid w:val="002A5B50"/>
    <w:rsid w:val="002B3321"/>
    <w:rsid w:val="002C1112"/>
    <w:rsid w:val="002C12AB"/>
    <w:rsid w:val="002C29CE"/>
    <w:rsid w:val="002E2749"/>
    <w:rsid w:val="002E2880"/>
    <w:rsid w:val="002E4C28"/>
    <w:rsid w:val="002F1B37"/>
    <w:rsid w:val="002F5436"/>
    <w:rsid w:val="003106A6"/>
    <w:rsid w:val="00313F8A"/>
    <w:rsid w:val="003246A4"/>
    <w:rsid w:val="0033187D"/>
    <w:rsid w:val="00333CE6"/>
    <w:rsid w:val="0033499B"/>
    <w:rsid w:val="0033769A"/>
    <w:rsid w:val="00351A43"/>
    <w:rsid w:val="0035690D"/>
    <w:rsid w:val="00363EE4"/>
    <w:rsid w:val="00375487"/>
    <w:rsid w:val="00394332"/>
    <w:rsid w:val="003A0EB5"/>
    <w:rsid w:val="003B197A"/>
    <w:rsid w:val="003B3852"/>
    <w:rsid w:val="003B6093"/>
    <w:rsid w:val="003C29F4"/>
    <w:rsid w:val="003D2198"/>
    <w:rsid w:val="003D7266"/>
    <w:rsid w:val="003E32D7"/>
    <w:rsid w:val="003F720E"/>
    <w:rsid w:val="00404BF8"/>
    <w:rsid w:val="0041505C"/>
    <w:rsid w:val="0042689B"/>
    <w:rsid w:val="00433EBA"/>
    <w:rsid w:val="00434015"/>
    <w:rsid w:val="0043443F"/>
    <w:rsid w:val="004511A8"/>
    <w:rsid w:val="00457D8E"/>
    <w:rsid w:val="0047446F"/>
    <w:rsid w:val="00476444"/>
    <w:rsid w:val="004764C0"/>
    <w:rsid w:val="00491E80"/>
    <w:rsid w:val="004A1F99"/>
    <w:rsid w:val="004A5897"/>
    <w:rsid w:val="004A5AE7"/>
    <w:rsid w:val="004B4FAE"/>
    <w:rsid w:val="004C3755"/>
    <w:rsid w:val="004C604C"/>
    <w:rsid w:val="004C6A02"/>
    <w:rsid w:val="004D0881"/>
    <w:rsid w:val="004D681A"/>
    <w:rsid w:val="00503169"/>
    <w:rsid w:val="00517169"/>
    <w:rsid w:val="005258E2"/>
    <w:rsid w:val="005301A1"/>
    <w:rsid w:val="005326F5"/>
    <w:rsid w:val="00534D44"/>
    <w:rsid w:val="00551AD6"/>
    <w:rsid w:val="00556D80"/>
    <w:rsid w:val="00560BEA"/>
    <w:rsid w:val="00561637"/>
    <w:rsid w:val="00563AD7"/>
    <w:rsid w:val="00593D01"/>
    <w:rsid w:val="005B0353"/>
    <w:rsid w:val="005D5E97"/>
    <w:rsid w:val="005E134D"/>
    <w:rsid w:val="005E6A5C"/>
    <w:rsid w:val="00600075"/>
    <w:rsid w:val="00600263"/>
    <w:rsid w:val="006102A8"/>
    <w:rsid w:val="00615458"/>
    <w:rsid w:val="00630367"/>
    <w:rsid w:val="00632AFD"/>
    <w:rsid w:val="006520E6"/>
    <w:rsid w:val="006735E8"/>
    <w:rsid w:val="00696406"/>
    <w:rsid w:val="006A1440"/>
    <w:rsid w:val="006A20CB"/>
    <w:rsid w:val="006C59FC"/>
    <w:rsid w:val="006D4B44"/>
    <w:rsid w:val="006E4CDD"/>
    <w:rsid w:val="006F2F59"/>
    <w:rsid w:val="006F5DEB"/>
    <w:rsid w:val="00712C29"/>
    <w:rsid w:val="007154C6"/>
    <w:rsid w:val="00721640"/>
    <w:rsid w:val="00737E90"/>
    <w:rsid w:val="007447CE"/>
    <w:rsid w:val="00756961"/>
    <w:rsid w:val="00764B87"/>
    <w:rsid w:val="00772E23"/>
    <w:rsid w:val="007801DD"/>
    <w:rsid w:val="0078079A"/>
    <w:rsid w:val="00780EE6"/>
    <w:rsid w:val="00783D07"/>
    <w:rsid w:val="00792281"/>
    <w:rsid w:val="007A210E"/>
    <w:rsid w:val="007A455C"/>
    <w:rsid w:val="007B0045"/>
    <w:rsid w:val="007B0565"/>
    <w:rsid w:val="007B4EC8"/>
    <w:rsid w:val="007C42F6"/>
    <w:rsid w:val="007D06B6"/>
    <w:rsid w:val="007E3954"/>
    <w:rsid w:val="007F3E23"/>
    <w:rsid w:val="008069CA"/>
    <w:rsid w:val="00811ABD"/>
    <w:rsid w:val="00813FD3"/>
    <w:rsid w:val="0081661F"/>
    <w:rsid w:val="0082053C"/>
    <w:rsid w:val="00820C5F"/>
    <w:rsid w:val="008217F1"/>
    <w:rsid w:val="00830FDA"/>
    <w:rsid w:val="00832197"/>
    <w:rsid w:val="00846F42"/>
    <w:rsid w:val="00847440"/>
    <w:rsid w:val="00856BF7"/>
    <w:rsid w:val="00867779"/>
    <w:rsid w:val="00874D06"/>
    <w:rsid w:val="0088549D"/>
    <w:rsid w:val="008930AA"/>
    <w:rsid w:val="008B09A8"/>
    <w:rsid w:val="008B111E"/>
    <w:rsid w:val="008B55B3"/>
    <w:rsid w:val="008D225D"/>
    <w:rsid w:val="008D3F20"/>
    <w:rsid w:val="008E7E6B"/>
    <w:rsid w:val="008F57F8"/>
    <w:rsid w:val="00905AE2"/>
    <w:rsid w:val="00907FF8"/>
    <w:rsid w:val="00914F90"/>
    <w:rsid w:val="00915311"/>
    <w:rsid w:val="0091656D"/>
    <w:rsid w:val="00924630"/>
    <w:rsid w:val="00924891"/>
    <w:rsid w:val="00943C32"/>
    <w:rsid w:val="00951026"/>
    <w:rsid w:val="0095342F"/>
    <w:rsid w:val="00955266"/>
    <w:rsid w:val="009605AE"/>
    <w:rsid w:val="00996637"/>
    <w:rsid w:val="00996B66"/>
    <w:rsid w:val="009B38AE"/>
    <w:rsid w:val="009B4796"/>
    <w:rsid w:val="009C2ABD"/>
    <w:rsid w:val="009D4094"/>
    <w:rsid w:val="009D7370"/>
    <w:rsid w:val="009E063E"/>
    <w:rsid w:val="00A02B5F"/>
    <w:rsid w:val="00A27801"/>
    <w:rsid w:val="00A50DBC"/>
    <w:rsid w:val="00A51446"/>
    <w:rsid w:val="00A55B39"/>
    <w:rsid w:val="00A93A60"/>
    <w:rsid w:val="00A9793C"/>
    <w:rsid w:val="00AA7C0D"/>
    <w:rsid w:val="00AB27E6"/>
    <w:rsid w:val="00AC60E4"/>
    <w:rsid w:val="00AD2C5D"/>
    <w:rsid w:val="00AD3567"/>
    <w:rsid w:val="00AE4C01"/>
    <w:rsid w:val="00AF3AB1"/>
    <w:rsid w:val="00B0435E"/>
    <w:rsid w:val="00B1076E"/>
    <w:rsid w:val="00B37DF1"/>
    <w:rsid w:val="00B42485"/>
    <w:rsid w:val="00B44515"/>
    <w:rsid w:val="00B52CA6"/>
    <w:rsid w:val="00B65E3A"/>
    <w:rsid w:val="00B72339"/>
    <w:rsid w:val="00B95C92"/>
    <w:rsid w:val="00BA1F59"/>
    <w:rsid w:val="00BB16BF"/>
    <w:rsid w:val="00BB2EB6"/>
    <w:rsid w:val="00BB6E43"/>
    <w:rsid w:val="00BC5EF6"/>
    <w:rsid w:val="00BE11E3"/>
    <w:rsid w:val="00BE6670"/>
    <w:rsid w:val="00C01672"/>
    <w:rsid w:val="00C205A4"/>
    <w:rsid w:val="00C2775F"/>
    <w:rsid w:val="00C422D9"/>
    <w:rsid w:val="00C51500"/>
    <w:rsid w:val="00C55B1B"/>
    <w:rsid w:val="00C6434F"/>
    <w:rsid w:val="00C65315"/>
    <w:rsid w:val="00C66F49"/>
    <w:rsid w:val="00C743C2"/>
    <w:rsid w:val="00C77842"/>
    <w:rsid w:val="00C92BD9"/>
    <w:rsid w:val="00C93FA1"/>
    <w:rsid w:val="00C9678A"/>
    <w:rsid w:val="00CA0C24"/>
    <w:rsid w:val="00CA619F"/>
    <w:rsid w:val="00CC4A63"/>
    <w:rsid w:val="00CC53E8"/>
    <w:rsid w:val="00CC6F08"/>
    <w:rsid w:val="00CD3D8F"/>
    <w:rsid w:val="00CE123F"/>
    <w:rsid w:val="00CE5761"/>
    <w:rsid w:val="00CF57B8"/>
    <w:rsid w:val="00CF751E"/>
    <w:rsid w:val="00D125DB"/>
    <w:rsid w:val="00D145AD"/>
    <w:rsid w:val="00D15D51"/>
    <w:rsid w:val="00D15E61"/>
    <w:rsid w:val="00D35D0F"/>
    <w:rsid w:val="00D4371A"/>
    <w:rsid w:val="00D43FF4"/>
    <w:rsid w:val="00D44816"/>
    <w:rsid w:val="00D52707"/>
    <w:rsid w:val="00D64F94"/>
    <w:rsid w:val="00D73653"/>
    <w:rsid w:val="00D8229F"/>
    <w:rsid w:val="00D85AA9"/>
    <w:rsid w:val="00D904E9"/>
    <w:rsid w:val="00D925E6"/>
    <w:rsid w:val="00DB2194"/>
    <w:rsid w:val="00DB5204"/>
    <w:rsid w:val="00DB6BA6"/>
    <w:rsid w:val="00DD2995"/>
    <w:rsid w:val="00DE4468"/>
    <w:rsid w:val="00DE4558"/>
    <w:rsid w:val="00DF18B8"/>
    <w:rsid w:val="00DF5FD1"/>
    <w:rsid w:val="00E04DCE"/>
    <w:rsid w:val="00E064EE"/>
    <w:rsid w:val="00E228B0"/>
    <w:rsid w:val="00E4234C"/>
    <w:rsid w:val="00E42C74"/>
    <w:rsid w:val="00E43A03"/>
    <w:rsid w:val="00E47B3B"/>
    <w:rsid w:val="00E553EA"/>
    <w:rsid w:val="00E67423"/>
    <w:rsid w:val="00E70B35"/>
    <w:rsid w:val="00E83702"/>
    <w:rsid w:val="00EA0196"/>
    <w:rsid w:val="00EB39B0"/>
    <w:rsid w:val="00EB3C48"/>
    <w:rsid w:val="00EB71F5"/>
    <w:rsid w:val="00ED32EF"/>
    <w:rsid w:val="00EE6051"/>
    <w:rsid w:val="00EF3384"/>
    <w:rsid w:val="00EF3662"/>
    <w:rsid w:val="00EF3AA2"/>
    <w:rsid w:val="00EF3F84"/>
    <w:rsid w:val="00EF6089"/>
    <w:rsid w:val="00F1040E"/>
    <w:rsid w:val="00F11567"/>
    <w:rsid w:val="00F16761"/>
    <w:rsid w:val="00F23CAA"/>
    <w:rsid w:val="00F26D3F"/>
    <w:rsid w:val="00F461E6"/>
    <w:rsid w:val="00F54AD8"/>
    <w:rsid w:val="00F72AB9"/>
    <w:rsid w:val="00F73468"/>
    <w:rsid w:val="00FA2D00"/>
    <w:rsid w:val="00FA5886"/>
    <w:rsid w:val="00FB0224"/>
    <w:rsid w:val="00FB0C08"/>
    <w:rsid w:val="00FC0A44"/>
    <w:rsid w:val="00FD3D03"/>
    <w:rsid w:val="00FE0C14"/>
    <w:rsid w:val="00FE1A37"/>
    <w:rsid w:val="00FE345B"/>
    <w:rsid w:val="00FE4B66"/>
    <w:rsid w:val="00FE6CBE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CE5761"/>
    <w:pPr>
      <w:keepNext/>
      <w:widowControl/>
      <w:ind w:left="720" w:hanging="720"/>
      <w:jc w:val="both"/>
      <w:outlineLvl w:val="3"/>
    </w:pPr>
    <w:rPr>
      <w:rFonts w:ascii="Times New Roman" w:hAnsi="Times New Roman"/>
      <w:b/>
      <w:color w:val="auto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CE5761"/>
    <w:pPr>
      <w:widowControl/>
      <w:ind w:left="720" w:hanging="720"/>
      <w:jc w:val="both"/>
    </w:pPr>
    <w:rPr>
      <w:rFonts w:ascii="Times New Roman" w:hAnsi="Times New Roman"/>
      <w:color w:val="auto"/>
      <w:sz w:val="20"/>
      <w:lang w:eastAsia="en-US"/>
    </w:rPr>
  </w:style>
  <w:style w:type="paragraph" w:styleId="BalloonText">
    <w:name w:val="Balloon Text"/>
    <w:basedOn w:val="Normal"/>
    <w:semiHidden/>
    <w:rsid w:val="00CC6F0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630367"/>
    <w:rPr>
      <w:color w:val="800080"/>
      <w:u w:val="single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</w:rPr>
  </w:style>
  <w:style w:type="paragraph" w:styleId="Title">
    <w:name w:val="Title"/>
    <w:basedOn w:val="Normal"/>
    <w:qFormat/>
    <w:rsid w:val="00FE6CBE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</w:rPr>
  </w:style>
  <w:style w:type="character" w:styleId="Hyperlink">
    <w:name w:val="Hyperlink"/>
    <w:basedOn w:val="DefaultParagraphFont"/>
    <w:rsid w:val="00FE6CBE"/>
    <w:rPr>
      <w:color w:val="0000FF"/>
      <w:sz w:val="20"/>
      <w:u w:val="single"/>
    </w:rPr>
  </w:style>
  <w:style w:type="paragraph" w:styleId="BodyText">
    <w:name w:val="Body Text"/>
    <w:basedOn w:val="Normal"/>
    <w:rsid w:val="006A1440"/>
    <w:rPr>
      <w:rFonts w:ascii="Times New Roman" w:hAnsi="Times New Roman"/>
      <w:snapToGrid w:val="0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dministration\Com%20Admin\Templates\CE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CELETTER</Template>
  <TotalTime>1</TotalTime>
  <Pages>2</Pages>
  <Words>313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4</cp:revision>
  <cp:lastPrinted>2016-03-02T10:15:00Z</cp:lastPrinted>
  <dcterms:created xsi:type="dcterms:W3CDTF">2016-01-14T15:59:00Z</dcterms:created>
  <dcterms:modified xsi:type="dcterms:W3CDTF">2016-03-02T10:15:00Z</dcterms:modified>
  <cp:category>Corporate Document Template</cp:category>
</cp:coreProperties>
</file>